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3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66"/>
        <w:gridCol w:w="2120"/>
        <w:gridCol w:w="5003"/>
      </w:tblGrid>
      <w:tr w:rsidR="00EA3341" w:rsidRPr="00E02FFC" w14:paraId="4184F2E8" w14:textId="77777777" w:rsidTr="765D29E1">
        <w:trPr>
          <w:trHeight w:val="28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0C52048B" w14:textId="77777777" w:rsidR="00EA3341" w:rsidRPr="00E02FFC" w:rsidRDefault="00EA3341" w:rsidP="00F2592F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bookmarkStart w:id="0" w:name="_Hlk209082916"/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Observation Statement</w:t>
            </w:r>
          </w:p>
        </w:tc>
      </w:tr>
      <w:tr w:rsidR="00EA3341" w:rsidRPr="00E02FFC" w14:paraId="4DC9C6EE" w14:textId="77777777" w:rsidTr="765D29E1">
        <w:trPr>
          <w:trHeight w:val="227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46780C8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Course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Title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1C42B9C" w14:textId="29F7F1A7" w:rsidR="00EA3341" w:rsidRPr="00EA3341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A334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T Level Foundation Course in Digital</w:t>
            </w:r>
          </w:p>
        </w:tc>
      </w:tr>
      <w:tr w:rsidR="00EA3341" w:rsidRPr="00E02FFC" w14:paraId="461820DF" w14:textId="77777777" w:rsidTr="765D29E1">
        <w:trPr>
          <w:trHeight w:val="227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0E16855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Outcome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26C76D8" w14:textId="5FF707E8" w:rsidR="00EA3341" w:rsidRPr="00EA3341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A334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O3: Apply coding skills to produce a digital project output</w:t>
            </w:r>
          </w:p>
        </w:tc>
      </w:tr>
      <w:tr w:rsidR="00EA3341" w:rsidRPr="00E02FFC" w14:paraId="6E388FBB" w14:textId="77777777" w:rsidTr="765D29E1">
        <w:trPr>
          <w:trHeight w:val="227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6B1F423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name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3EFB67D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EA3341" w:rsidRPr="00E02FFC" w14:paraId="6BC63BBD" w14:textId="77777777" w:rsidTr="765D29E1">
        <w:trPr>
          <w:trHeight w:val="227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AEEED3A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B0F79F4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EA3341" w:rsidRPr="00E02FFC" w14:paraId="3CD7A027" w14:textId="77777777" w:rsidTr="765D29E1">
        <w:trPr>
          <w:trHeight w:val="227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EEEA10C" w14:textId="79C2B920" w:rsidR="00EA3341" w:rsidRPr="00E02FFC" w:rsidRDefault="00591357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</w:t>
            </w:r>
            <w:r w:rsidR="00EA3341"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ctivity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3A505AE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EA3341" w:rsidRPr="00E02FFC" w14:paraId="2FA418F4" w14:textId="77777777" w:rsidTr="765D29E1">
        <w:trPr>
          <w:trHeight w:val="22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727DDFF" w14:textId="0CCDDE88" w:rsidR="00EA3341" w:rsidRPr="004F3763" w:rsidRDefault="00EA3341" w:rsidP="00F2592F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4F3763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Skill </w:t>
            </w:r>
            <w:r w:rsidR="00591357" w:rsidRPr="004F3763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s</w:t>
            </w:r>
            <w:r w:rsidRPr="004F3763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tatements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</w:tcPr>
          <w:p w14:paraId="0F7C53B6" w14:textId="0D88CCB2" w:rsidR="00EA3341" w:rsidRPr="004F3763" w:rsidRDefault="00EA3341" w:rsidP="00F2592F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4F3763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Observer </w:t>
            </w:r>
            <w:r w:rsidR="00591357" w:rsidRPr="004F3763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c</w:t>
            </w:r>
            <w:r w:rsidRPr="004F3763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omments</w:t>
            </w:r>
          </w:p>
        </w:tc>
      </w:tr>
      <w:tr w:rsidR="00EA3341" w:rsidRPr="00E02FFC" w14:paraId="431C2B5F" w14:textId="77777777" w:rsidTr="765D29E1">
        <w:trPr>
          <w:trHeight w:val="227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55E0615" w14:textId="22F74406" w:rsidR="00EA3341" w:rsidRPr="00E02FFC" w:rsidRDefault="00EA3341" w:rsidP="00F2592F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1: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Programming skills</w:t>
            </w:r>
          </w:p>
        </w:tc>
      </w:tr>
      <w:tr w:rsidR="00EA3341" w:rsidRPr="00E02FFC" w14:paraId="66CF1944" w14:textId="77777777" w:rsidTr="765D29E1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AB8A9E3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 </w:t>
            </w:r>
            <w:r w:rsidRPr="00EE6F59">
              <w:rPr>
                <w:rFonts w:ascii="Lato" w:eastAsia="Times New Roman" w:hAnsi="Lato"/>
                <w:sz w:val="20"/>
                <w:szCs w:val="20"/>
                <w:lang w:eastAsia="en-GB"/>
              </w:rPr>
              <w:t>Write code for discrete software components following a logical approach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000000" w:themeColor="text1"/>
              <w:bottom w:val="single" w:sz="6" w:space="0" w:color="auto"/>
              <w:right w:val="single" w:sz="6" w:space="0" w:color="auto"/>
            </w:tcBorders>
            <w:vAlign w:val="center"/>
          </w:tcPr>
          <w:p w14:paraId="095A4328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2436DBB8" w14:textId="77777777" w:rsidTr="765D29E1">
        <w:trPr>
          <w:trHeight w:val="227"/>
        </w:trPr>
        <w:tc>
          <w:tcPr>
            <w:tcW w:w="5000" w:type="pct"/>
            <w:gridSpan w:val="3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2092756" w14:textId="02F94D82" w:rsidR="00EA3341" w:rsidRPr="00EE6F59" w:rsidRDefault="00EA3341" w:rsidP="00F2592F">
            <w:pPr>
              <w:spacing w:after="0"/>
              <w:jc w:val="center"/>
              <w:textAlignment w:val="baseline"/>
              <w:rPr>
                <w:rFonts w:ascii="Lato" w:hAnsi="Lato"/>
                <w:b/>
                <w:bCs/>
                <w:color w:val="101010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2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Planning</w:t>
            </w:r>
          </w:p>
        </w:tc>
      </w:tr>
      <w:tr w:rsidR="00EA3341" w:rsidRPr="00E02FFC" w14:paraId="15AF7A8F" w14:textId="77777777" w:rsidTr="765D29E1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797F4A3" w14:textId="77777777" w:rsidR="00EA3341" w:rsidRPr="00103A57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103A5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 w:rsidRPr="00103A57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680EE5">
              <w:rPr>
                <w:rFonts w:ascii="Lato" w:eastAsia="Times New Roman" w:hAnsi="Lato"/>
                <w:sz w:val="20"/>
                <w:szCs w:val="20"/>
                <w:lang w:eastAsia="en-GB"/>
              </w:rPr>
              <w:t>Identify discrete steps required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910667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4C49E8CF" w14:textId="77777777" w:rsidTr="765D29E1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7FD6AF6" w14:textId="77777777" w:rsidR="00EA3341" w:rsidRPr="00103A57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103A5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</w:t>
            </w:r>
            <w:r w:rsidRPr="00103A57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680EE5">
              <w:rPr>
                <w:rFonts w:ascii="Lato" w:eastAsia="Times New Roman" w:hAnsi="Lato"/>
                <w:sz w:val="20"/>
                <w:szCs w:val="20"/>
                <w:lang w:eastAsia="en-GB"/>
              </w:rPr>
              <w:t>Estimate time and resources required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FD1CE3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0FB6547E" w14:textId="77777777" w:rsidTr="765D29E1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A753DD1" w14:textId="77777777" w:rsidR="00EA3341" w:rsidRPr="00103A57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103A5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</w:t>
            </w:r>
            <w:r w:rsidRPr="00103A57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3E43EB">
              <w:rPr>
                <w:rFonts w:ascii="Lato" w:eastAsia="Times New Roman" w:hAnsi="Lato"/>
                <w:sz w:val="20"/>
                <w:szCs w:val="20"/>
                <w:lang w:eastAsia="en-GB"/>
              </w:rPr>
              <w:t>Prioritise activities required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D154FE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60B7E4D2" w14:textId="77777777" w:rsidTr="765D29E1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0D40C6F" w14:textId="77777777" w:rsidR="00EA3341" w:rsidRPr="00103A57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103A5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S5</w:t>
            </w:r>
            <w:r w:rsidRPr="00103A57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3E43EB">
              <w:rPr>
                <w:rFonts w:ascii="Lato" w:eastAsia="Times New Roman" w:hAnsi="Lato"/>
                <w:sz w:val="20"/>
                <w:szCs w:val="20"/>
                <w:lang w:eastAsia="en-GB"/>
              </w:rPr>
              <w:t>Sequence activities required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EDF409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5173A441" w14:textId="77777777" w:rsidTr="765D29E1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9D2272E" w14:textId="77777777" w:rsidR="00EA3341" w:rsidRPr="00103A57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S6 </w:t>
            </w:r>
            <w:r w:rsidRPr="008E706B">
              <w:rPr>
                <w:rFonts w:ascii="Lato" w:eastAsia="Times New Roman" w:hAnsi="Lato"/>
                <w:sz w:val="20"/>
                <w:szCs w:val="20"/>
                <w:lang w:eastAsia="en-GB"/>
              </w:rPr>
              <w:t>Coordinate activities required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35CFD9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7BA87DCD" w14:textId="77777777" w:rsidTr="765D29E1">
        <w:trPr>
          <w:trHeight w:val="227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C712515" w14:textId="311F37F7" w:rsidR="00EA3341" w:rsidRPr="00E02FFC" w:rsidRDefault="00EA3341" w:rsidP="00F2592F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Critical thinking</w:t>
            </w:r>
          </w:p>
        </w:tc>
      </w:tr>
      <w:tr w:rsidR="00EA3341" w:rsidRPr="00E02FFC" w14:paraId="764CF209" w14:textId="77777777" w:rsidTr="765D29E1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9EF2640" w14:textId="77777777" w:rsidR="00EA3341" w:rsidRPr="004E3523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E352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S7</w:t>
            </w:r>
            <w:r w:rsidRPr="004E352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4D69BE">
              <w:rPr>
                <w:rFonts w:ascii="Lato" w:eastAsia="Times New Roman" w:hAnsi="Lato"/>
                <w:sz w:val="20"/>
                <w:szCs w:val="20"/>
                <w:lang w:eastAsia="en-GB"/>
              </w:rPr>
              <w:t>Effective questioning to elicit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9B13A2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3D6FFF54" w14:textId="77777777" w:rsidTr="765D29E1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0EE285A" w14:textId="77777777" w:rsidR="00EA3341" w:rsidRPr="004E3523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E352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S8</w:t>
            </w:r>
            <w:r w:rsidRPr="004E352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4D69BE">
              <w:rPr>
                <w:rFonts w:ascii="Lato" w:eastAsia="Times New Roman" w:hAnsi="Lato"/>
                <w:sz w:val="20"/>
                <w:szCs w:val="20"/>
                <w:lang w:eastAsia="en-GB"/>
              </w:rPr>
              <w:t>Evaluating pros and cons of information provided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8EB985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56D6CC88" w14:textId="77777777" w:rsidTr="765D29E1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CA320EC" w14:textId="77777777" w:rsidR="00EA3341" w:rsidRPr="004E3523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E352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S9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  <w:r w:rsidRPr="004D69BE">
              <w:rPr>
                <w:rFonts w:ascii="Lato" w:eastAsia="Times New Roman" w:hAnsi="Lato"/>
                <w:sz w:val="20"/>
                <w:szCs w:val="20"/>
                <w:lang w:eastAsia="en-GB"/>
              </w:rPr>
              <w:t>Apply logic and reasoned argument to information presented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32A452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5ED8FEC7" w14:textId="77777777" w:rsidTr="765D29E1">
        <w:trPr>
          <w:trHeight w:val="227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9716915" w14:textId="15B2BA01" w:rsidR="00EA3341" w:rsidRPr="00E02FFC" w:rsidRDefault="00EA3341" w:rsidP="00F2592F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4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Self-managing</w:t>
            </w:r>
          </w:p>
        </w:tc>
      </w:tr>
      <w:tr w:rsidR="00EA3341" w:rsidRPr="00E02FFC" w14:paraId="08DF1BF5" w14:textId="77777777" w:rsidTr="765D29E1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5B30251" w14:textId="77777777" w:rsidR="00EA3341" w:rsidRPr="004E3523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E352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S10</w:t>
            </w:r>
            <w:r w:rsidRPr="004E352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5A0827">
              <w:rPr>
                <w:rFonts w:ascii="Lato" w:eastAsia="Times New Roman" w:hAnsi="Lato"/>
                <w:sz w:val="20"/>
                <w:szCs w:val="20"/>
                <w:lang w:eastAsia="en-GB"/>
              </w:rPr>
              <w:t>Monitor own performance/progress against objectives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6CB816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0781F42B" w14:textId="77777777" w:rsidTr="765D29E1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2403222" w14:textId="77777777" w:rsidR="00EA3341" w:rsidRPr="004E3523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E352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S11</w:t>
            </w:r>
            <w:r w:rsidRPr="004E352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5A0827">
              <w:rPr>
                <w:rFonts w:ascii="Lato" w:eastAsia="Times New Roman" w:hAnsi="Lato"/>
                <w:sz w:val="20"/>
                <w:szCs w:val="20"/>
                <w:lang w:eastAsia="en-GB"/>
              </w:rPr>
              <w:t>Reflect on feedback on own performance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D04208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627BE30B" w14:textId="77777777" w:rsidTr="765D29E1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F80BF22" w14:textId="77777777" w:rsidR="00EA3341" w:rsidRPr="004E3523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E352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S12</w:t>
            </w:r>
            <w:r w:rsidRPr="004E352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5A0827">
              <w:rPr>
                <w:rFonts w:ascii="Lato" w:eastAsia="Times New Roman" w:hAnsi="Lato"/>
                <w:sz w:val="20"/>
                <w:szCs w:val="20"/>
                <w:lang w:eastAsia="en-GB"/>
              </w:rPr>
              <w:t>Manage own time in achieving objectives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3146F5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3F71A708" w14:textId="77777777" w:rsidTr="765D29E1">
        <w:trPr>
          <w:trHeight w:val="227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5C2061F" w14:textId="0496767C" w:rsidR="00EA3341" w:rsidRPr="00E02FFC" w:rsidRDefault="00EA3341" w:rsidP="00F2592F">
            <w:pPr>
              <w:tabs>
                <w:tab w:val="center" w:pos="4479"/>
                <w:tab w:val="left" w:pos="7000"/>
              </w:tabs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OC Skills Topic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5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Self-reflecting</w:t>
            </w:r>
          </w:p>
        </w:tc>
      </w:tr>
      <w:tr w:rsidR="00EA3341" w:rsidRPr="00E02FFC" w14:paraId="3BEA8CAF" w14:textId="77777777" w:rsidTr="765D29E1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621BA99" w14:textId="77777777" w:rsidR="00EA3341" w:rsidRPr="0078365D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78365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3</w:t>
            </w:r>
            <w:r w:rsidRPr="0078365D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856B40">
              <w:rPr>
                <w:rFonts w:ascii="Lato" w:eastAsia="Times New Roman" w:hAnsi="Lato"/>
                <w:sz w:val="20"/>
                <w:szCs w:val="20"/>
                <w:lang w:eastAsia="en-GB"/>
              </w:rPr>
              <w:t>Identify success criteria for a task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002725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6F834345" w14:textId="77777777" w:rsidTr="765D29E1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023F209" w14:textId="77777777" w:rsidR="00EA3341" w:rsidRPr="0078365D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78365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lastRenderedPageBreak/>
              <w:t>S1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4</w:t>
            </w:r>
            <w:r w:rsidRPr="0078365D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856B40">
              <w:rPr>
                <w:rFonts w:ascii="Lato" w:eastAsia="Times New Roman" w:hAnsi="Lato"/>
                <w:sz w:val="20"/>
                <w:szCs w:val="20"/>
                <w:lang w:eastAsia="en-GB"/>
              </w:rPr>
              <w:t>Consider process and evidence available for review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0922A7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5C7C77BB" w14:textId="77777777" w:rsidTr="765D29E1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9B8AFC5" w14:textId="77777777" w:rsidR="00EA3341" w:rsidRPr="0078365D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78365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15</w:t>
            </w:r>
            <w:r w:rsidRPr="0078365D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663A53">
              <w:rPr>
                <w:rFonts w:ascii="Lato" w:eastAsia="Times New Roman" w:hAnsi="Lato"/>
                <w:sz w:val="20"/>
                <w:szCs w:val="20"/>
                <w:lang w:eastAsia="en-GB"/>
              </w:rPr>
              <w:t>Making judgements based on evidence available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3BDC3A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59357B9C" w14:textId="77777777" w:rsidTr="765D29E1">
        <w:trPr>
          <w:trHeight w:val="227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E0A38E5" w14:textId="1B4C166A" w:rsidR="00EA3341" w:rsidRPr="00E02FFC" w:rsidRDefault="00EA3341" w:rsidP="00F2592F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Skills Topic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6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: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Communicating</w:t>
            </w:r>
          </w:p>
        </w:tc>
      </w:tr>
      <w:tr w:rsidR="00EA3341" w:rsidRPr="00E02FFC" w14:paraId="7BAC06D4" w14:textId="77777777" w:rsidTr="765D29E1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3D40861" w14:textId="77777777" w:rsidR="00EA3341" w:rsidRPr="00096171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2197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16</w:t>
            </w:r>
            <w:r w:rsidRPr="0009617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0211BE">
              <w:rPr>
                <w:rFonts w:ascii="Lato" w:eastAsia="Times New Roman" w:hAnsi="Lato"/>
                <w:sz w:val="20"/>
                <w:szCs w:val="20"/>
                <w:lang w:eastAsia="en-GB"/>
              </w:rPr>
              <w:t>Apply technical language in relevant contexts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5262FB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3D4364E2" w14:textId="77777777" w:rsidTr="765D29E1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18EF671" w14:textId="77777777" w:rsidR="00EA3341" w:rsidRPr="00096171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2197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17</w:t>
            </w:r>
            <w:r w:rsidRPr="0009617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0211BE">
              <w:rPr>
                <w:rFonts w:ascii="Lato" w:eastAsia="Times New Roman" w:hAnsi="Lato"/>
                <w:sz w:val="20"/>
                <w:szCs w:val="20"/>
                <w:lang w:eastAsia="en-GB"/>
              </w:rPr>
              <w:t>Create documents appropriate to purpose and audience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91179B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57CF2B90" w14:textId="77777777" w:rsidTr="765D29E1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D820831" w14:textId="77777777" w:rsidR="00EA3341" w:rsidRPr="00096171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2197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18</w:t>
            </w:r>
            <w:r w:rsidRPr="0009617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085C10">
              <w:rPr>
                <w:rFonts w:ascii="Lato" w:eastAsia="Times New Roman" w:hAnsi="Lato"/>
                <w:sz w:val="20"/>
                <w:szCs w:val="20"/>
                <w:lang w:eastAsia="en-GB"/>
              </w:rPr>
              <w:t>Produce clear, coherent texts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8134B0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1A5AEDCC" w14:textId="77777777" w:rsidTr="765D29E1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1C7152B" w14:textId="77777777" w:rsidR="00EA3341" w:rsidRPr="00096171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2197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19</w:t>
            </w:r>
            <w:r w:rsidRPr="0009617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085C10">
              <w:rPr>
                <w:rFonts w:ascii="Lato" w:eastAsia="Times New Roman" w:hAnsi="Lato"/>
                <w:sz w:val="20"/>
                <w:szCs w:val="20"/>
                <w:lang w:eastAsia="en-GB"/>
              </w:rPr>
              <w:t>Interpret information and data presented in different formats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83F501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0A8BBD1A" w14:textId="77777777" w:rsidTr="765D29E1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D617B0F" w14:textId="77777777" w:rsidR="00EA3341" w:rsidRPr="00096171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2197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0</w:t>
            </w:r>
            <w:r w:rsidRPr="0009617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085C10">
              <w:rPr>
                <w:rFonts w:ascii="Lato" w:eastAsia="Times New Roman" w:hAnsi="Lato"/>
                <w:sz w:val="20"/>
                <w:szCs w:val="20"/>
                <w:lang w:eastAsia="en-GB"/>
              </w:rPr>
              <w:t>Apply appropriate vocabulary, grammar, form, structural and organisational features to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085C10">
              <w:rPr>
                <w:rFonts w:ascii="Lato" w:eastAsia="Times New Roman" w:hAnsi="Lato"/>
                <w:sz w:val="20"/>
                <w:szCs w:val="20"/>
                <w:lang w:eastAsia="en-GB"/>
              </w:rPr>
              <w:t>reflect audience, purpose and context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BAC106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5E609160" w14:textId="77777777" w:rsidTr="765D29E1">
        <w:trPr>
          <w:trHeight w:val="227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DE25195" w14:textId="5104B028" w:rsidR="00EA3341" w:rsidRPr="00E02FFC" w:rsidRDefault="00EA3341" w:rsidP="00F2592F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Skills Topic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7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Digital skills</w:t>
            </w:r>
          </w:p>
        </w:tc>
      </w:tr>
      <w:tr w:rsidR="00EA3341" w:rsidRPr="00E02FFC" w14:paraId="5B61E87D" w14:textId="77777777" w:rsidTr="765D29E1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9B5FE52" w14:textId="77777777" w:rsidR="00EA3341" w:rsidRPr="005D74AF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5D74A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1</w:t>
            </w:r>
            <w:r w:rsidRPr="005D74AF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37321D">
              <w:rPr>
                <w:rFonts w:ascii="Lato" w:eastAsia="Times New Roman" w:hAnsi="Lato"/>
                <w:sz w:val="20"/>
                <w:szCs w:val="20"/>
                <w:lang w:eastAsia="en-GB"/>
              </w:rPr>
              <w:t>Apply software to produce project planning materials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EA5F97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79A396B1" w14:textId="77777777" w:rsidTr="765D29E1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620EBEF" w14:textId="77777777" w:rsidR="00EA3341" w:rsidRPr="005D74AF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5D74A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22</w:t>
            </w:r>
            <w:r w:rsidRPr="005D74AF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37321D">
              <w:rPr>
                <w:rFonts w:ascii="Lato" w:eastAsia="Times New Roman" w:hAnsi="Lato"/>
                <w:sz w:val="20"/>
                <w:szCs w:val="20"/>
                <w:lang w:eastAsia="en-GB"/>
              </w:rPr>
              <w:t>Apply software to produce code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081893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05529446" w14:textId="77777777" w:rsidTr="765D29E1">
        <w:trPr>
          <w:trHeight w:val="227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3D8F598" w14:textId="403233AB" w:rsidR="00EA3341" w:rsidRPr="00E02FFC" w:rsidRDefault="00EA3341" w:rsidP="00F2592F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AC7243">
              <w:rPr>
                <w:rFonts w:ascii="Lato" w:hAnsi="Lato"/>
                <w:b/>
                <w:bCs/>
                <w:sz w:val="20"/>
                <w:szCs w:val="20"/>
              </w:rPr>
              <w:t>Additional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="00591357">
              <w:rPr>
                <w:rFonts w:ascii="Lato" w:hAnsi="Lato"/>
                <w:b/>
                <w:bCs/>
                <w:sz w:val="20"/>
                <w:szCs w:val="20"/>
              </w:rPr>
              <w:t>c</w:t>
            </w:r>
            <w:r w:rsidRPr="00AC7243">
              <w:rPr>
                <w:rFonts w:ascii="Lato" w:hAnsi="Lato"/>
                <w:b/>
                <w:bCs/>
                <w:sz w:val="20"/>
                <w:szCs w:val="20"/>
              </w:rPr>
              <w:t>omments:</w:t>
            </w:r>
          </w:p>
        </w:tc>
      </w:tr>
      <w:tr w:rsidR="00EA3341" w:rsidRPr="00E02FFC" w14:paraId="76EFC1C4" w14:textId="77777777" w:rsidTr="765D29E1">
        <w:trPr>
          <w:trHeight w:val="2891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C0F02EB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EA3341" w:rsidRPr="00E02FFC" w14:paraId="6590EA1B" w14:textId="77777777" w:rsidTr="765D29E1">
        <w:trPr>
          <w:trHeight w:val="397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6E97895" w14:textId="30EAFDC9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59135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</w:t>
            </w: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eclaration:</w:t>
            </w:r>
          </w:p>
          <w:p w14:paraId="25C3DA0D" w14:textId="7DE3B131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765D29E1">
              <w:rPr>
                <w:rFonts w:ascii="Lato" w:eastAsia="Times New Roman" w:hAnsi="Lato"/>
                <w:sz w:val="20"/>
                <w:szCs w:val="20"/>
                <w:lang w:eastAsia="en-GB"/>
              </w:rPr>
              <w:t>I declare that this testimony is a true and accurate record of what I observed. I understand that it will be used as supporting evidence towards the student</w:t>
            </w:r>
            <w:r w:rsidR="266282B8" w:rsidRPr="765D29E1">
              <w:rPr>
                <w:rFonts w:ascii="Lato" w:eastAsia="Times New Roman" w:hAnsi="Lato"/>
                <w:sz w:val="20"/>
                <w:szCs w:val="20"/>
                <w:lang w:eastAsia="en-GB"/>
              </w:rPr>
              <w:t>’s</w:t>
            </w:r>
            <w:r w:rsidRPr="765D29E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course.</w:t>
            </w:r>
          </w:p>
        </w:tc>
      </w:tr>
      <w:tr w:rsidR="00EA3341" w:rsidRPr="00E02FFC" w14:paraId="44F5CFC9" w14:textId="77777777" w:rsidTr="765D29E1">
        <w:trPr>
          <w:trHeight w:val="11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371EF4B" w14:textId="7E7CB949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59135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n</w:t>
            </w: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ame:</w:t>
            </w:r>
          </w:p>
        </w:tc>
      </w:tr>
      <w:tr w:rsidR="00EA3341" w:rsidRPr="00E02FFC" w14:paraId="6A9A6686" w14:textId="77777777" w:rsidTr="765D29E1">
        <w:trPr>
          <w:trHeight w:val="11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5312D0F" w14:textId="4BA0943E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59135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j</w:t>
            </w: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 </w:t>
            </w:r>
            <w:r w:rsidR="0059135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r</w:t>
            </w: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ole:</w:t>
            </w:r>
          </w:p>
        </w:tc>
      </w:tr>
      <w:tr w:rsidR="00EA3341" w:rsidRPr="00E02FFC" w14:paraId="39AC1736" w14:textId="77777777" w:rsidTr="765D29E1">
        <w:trPr>
          <w:trHeight w:val="113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05C06DC" w14:textId="3DC27FAC" w:rsidR="00EA3341" w:rsidRPr="00E02FFC" w:rsidRDefault="00591357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s</w:t>
            </w:r>
            <w:r w:rsidR="00EA3341"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ign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ature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7FFA25" w14:textId="77777777" w:rsidR="00EA3341" w:rsidRPr="00E02FFC" w:rsidRDefault="00EA3341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tr w:rsidR="00591357" w:rsidRPr="00E02FFC" w14:paraId="7FDD224E" w14:textId="77777777" w:rsidTr="765D29E1">
        <w:trPr>
          <w:trHeight w:val="113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896D8C6" w14:textId="5C0765B5" w:rsidR="00591357" w:rsidRDefault="00591357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Student signature: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070F27" w14:textId="18E0E2CD" w:rsidR="00591357" w:rsidRPr="00E02FFC" w:rsidRDefault="00591357" w:rsidP="00F2592F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bookmarkEnd w:id="0"/>
    </w:tbl>
    <w:p w14:paraId="79671371" w14:textId="533025EF" w:rsidR="00400661" w:rsidRPr="006063CC" w:rsidRDefault="00400661" w:rsidP="00A060D7">
      <w:pPr>
        <w:pStyle w:val="copy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450765" w14:textId="77777777" w:rsidR="006459B3" w:rsidRDefault="006459B3" w:rsidP="00186EC4">
      <w:r>
        <w:separator/>
      </w:r>
    </w:p>
  </w:endnote>
  <w:endnote w:type="continuationSeparator" w:id="0">
    <w:p w14:paraId="2ED1D56A" w14:textId="77777777" w:rsidR="006459B3" w:rsidRDefault="006459B3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DCD86C9E-6AAF-4FC9-AD17-560B2753ADBC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1DC4FDB4-5FD8-49E9-87FA-FEA525DF37B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EB71BD24-CE86-412B-8039-99513E4FED10}"/>
    <w:embedBold r:id="rId4" w:fontKey="{3110D882-6C6C-42C2-AD19-E90D5D21055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C644F087-CF5B-4E63-8DCD-219E6C7A104D}"/>
    <w:embedBold r:id="rId6" w:fontKey="{BF76200F-4E63-4E63-9349-9CBC440F36B4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5279151C-3285-4E03-97F3-709AFAA01ACD}"/>
    <w:embedBold r:id="rId8" w:fontKey="{40E98FD9-876B-48E3-A4AC-76E59CE0885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920F384B-2CF5-451C-A542-195C6D3D1D89}"/>
    <w:embedBold r:id="rId10" w:fontKey="{EA45BAF8-3E10-4383-A02E-CA39B2C5562C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017A6688-F58F-4A5A-AC58-EF4C6814A550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552E95BB-8DDF-4E31-87F0-8671553D82DD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F216D9DA-7AF7-462B-80D9-F3BD6CBAB803}"/>
    <w:embedBold r:id="rId14" w:fontKey="{32FD4357-BE43-4CC6-96E8-CCB4EC68BB74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77FDD7F6-82FC-4DC6-A9C8-B4DB5BB87EF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BE6322AE-8DDC-4194-A13E-E76D746F5D7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5AE885" w14:textId="35E74659" w:rsidR="00701740" w:rsidRDefault="00BF7E54">
    <w:pPr>
      <w:pStyle w:val="Footer"/>
      <w:jc w:val="center"/>
      <w:rPr>
        <w:caps/>
        <w:noProof/>
        <w:color w:val="4472C4" w:themeColor="accent1"/>
      </w:rPr>
    </w:pPr>
    <w:r w:rsidRPr="00DF2A93">
      <w:rPr>
        <w:noProof/>
        <w:sz w:val="72"/>
        <w:szCs w:val="72"/>
      </w:rPr>
      <w:drawing>
        <wp:anchor distT="0" distB="0" distL="114300" distR="114300" simplePos="0" relativeHeight="251661312" behindDoc="1" locked="0" layoutInCell="1" allowOverlap="1" wp14:anchorId="16011867" wp14:editId="2BC73356">
          <wp:simplePos x="0" y="0"/>
          <wp:positionH relativeFrom="column">
            <wp:posOffset>-723900</wp:posOffset>
          </wp:positionH>
          <wp:positionV relativeFrom="paragraph">
            <wp:posOffset>287655</wp:posOffset>
          </wp:positionV>
          <wp:extent cx="7567930" cy="571500"/>
          <wp:effectExtent l="0" t="0" r="1270" b="0"/>
          <wp:wrapNone/>
          <wp:docPr id="9" name="Picture 9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4656"/>
                  <a:stretch/>
                </pic:blipFill>
                <pic:spPr bwMode="auto">
                  <a:xfrm>
                    <a:off x="0" y="0"/>
                    <a:ext cx="7567930" cy="5715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01740">
      <w:rPr>
        <w:caps/>
        <w:color w:val="4472C4" w:themeColor="accent1"/>
      </w:rPr>
      <w:fldChar w:fldCharType="begin"/>
    </w:r>
    <w:r w:rsidR="00701740">
      <w:rPr>
        <w:caps/>
        <w:color w:val="4472C4" w:themeColor="accent1"/>
      </w:rPr>
      <w:instrText xml:space="preserve"> PAGE   \* MERGEFORMAT </w:instrText>
    </w:r>
    <w:r w:rsidR="00701740">
      <w:rPr>
        <w:caps/>
        <w:color w:val="4472C4" w:themeColor="accent1"/>
      </w:rPr>
      <w:fldChar w:fldCharType="separate"/>
    </w:r>
    <w:r w:rsidR="00701740">
      <w:rPr>
        <w:caps/>
        <w:noProof/>
        <w:color w:val="4472C4" w:themeColor="accent1"/>
      </w:rPr>
      <w:t>2</w:t>
    </w:r>
    <w:r w:rsidR="00701740">
      <w:rPr>
        <w:caps/>
        <w:noProof/>
        <w:color w:val="4472C4" w:themeColor="accent1"/>
      </w:rPr>
      <w:fldChar w:fldCharType="end"/>
    </w:r>
  </w:p>
  <w:p w14:paraId="2D748290" w14:textId="3216F5FA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194E07" w14:textId="77777777" w:rsidR="006459B3" w:rsidRDefault="006459B3" w:rsidP="00186EC4">
      <w:r>
        <w:separator/>
      </w:r>
    </w:p>
  </w:footnote>
  <w:footnote w:type="continuationSeparator" w:id="0">
    <w:p w14:paraId="57F33165" w14:textId="77777777" w:rsidR="006459B3" w:rsidRDefault="006459B3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F2663B" w14:textId="3DC1704F" w:rsidR="00701740" w:rsidRDefault="00591357" w:rsidP="00701740">
    <w:pPr>
      <w:spacing w:after="0" w:line="240" w:lineRule="auto"/>
      <w:textAlignment w:val="baseline"/>
      <w:rPr>
        <w:rFonts w:ascii="Lato" w:eastAsia="Times New Roman" w:hAnsi="Lato"/>
        <w:b/>
        <w:bCs/>
        <w:sz w:val="20"/>
        <w:szCs w:val="20"/>
        <w:lang w:eastAsia="en-GB"/>
      </w:rPr>
    </w:pPr>
    <w:r>
      <w:rPr>
        <w:noProof/>
        <w:sz w:val="72"/>
        <w:szCs w:val="72"/>
      </w:rPr>
      <w:drawing>
        <wp:anchor distT="0" distB="0" distL="114300" distR="114300" simplePos="0" relativeHeight="251659264" behindDoc="1" locked="0" layoutInCell="1" allowOverlap="1" wp14:anchorId="7B3391CA" wp14:editId="69D24A9A">
          <wp:simplePos x="0" y="0"/>
          <wp:positionH relativeFrom="column">
            <wp:posOffset>-719455</wp:posOffset>
          </wp:positionH>
          <wp:positionV relativeFrom="paragraph">
            <wp:posOffset>-432987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01740">
      <w:rPr>
        <w:rFonts w:ascii="Lato" w:eastAsia="Times New Roman" w:hAnsi="Lato"/>
        <w:b/>
        <w:bCs/>
        <w:sz w:val="20"/>
        <w:szCs w:val="20"/>
        <w:lang w:eastAsia="en-GB"/>
      </w:rPr>
      <w:t>T Level Foundation Course in Digital</w:t>
    </w:r>
  </w:p>
  <w:p w14:paraId="2F4133E1" w14:textId="0913200E" w:rsidR="00606234" w:rsidRDefault="00606234" w:rsidP="00186EC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s-ES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474CD"/>
    <w:rsid w:val="00087598"/>
    <w:rsid w:val="00090681"/>
    <w:rsid w:val="000B0AA7"/>
    <w:rsid w:val="000C4BBF"/>
    <w:rsid w:val="000C5DAC"/>
    <w:rsid w:val="000C7A85"/>
    <w:rsid w:val="00104D11"/>
    <w:rsid w:val="00142A83"/>
    <w:rsid w:val="00143E14"/>
    <w:rsid w:val="00146B9A"/>
    <w:rsid w:val="00155039"/>
    <w:rsid w:val="0015709A"/>
    <w:rsid w:val="00186EC4"/>
    <w:rsid w:val="001A11BC"/>
    <w:rsid w:val="001A75FF"/>
    <w:rsid w:val="001C5552"/>
    <w:rsid w:val="001D1128"/>
    <w:rsid w:val="001D5CB1"/>
    <w:rsid w:val="001E5C1F"/>
    <w:rsid w:val="002054A0"/>
    <w:rsid w:val="00235579"/>
    <w:rsid w:val="00246EAC"/>
    <w:rsid w:val="00257F4E"/>
    <w:rsid w:val="0026428C"/>
    <w:rsid w:val="00276291"/>
    <w:rsid w:val="00280EC8"/>
    <w:rsid w:val="00284E3D"/>
    <w:rsid w:val="00285572"/>
    <w:rsid w:val="002A70D2"/>
    <w:rsid w:val="002C1EB1"/>
    <w:rsid w:val="002C6569"/>
    <w:rsid w:val="00301F13"/>
    <w:rsid w:val="003023CA"/>
    <w:rsid w:val="00303699"/>
    <w:rsid w:val="00311C3F"/>
    <w:rsid w:val="00314450"/>
    <w:rsid w:val="00325FCC"/>
    <w:rsid w:val="00351EEA"/>
    <w:rsid w:val="00382E32"/>
    <w:rsid w:val="003B2037"/>
    <w:rsid w:val="003C3244"/>
    <w:rsid w:val="003C3D64"/>
    <w:rsid w:val="003D35D4"/>
    <w:rsid w:val="003E63F8"/>
    <w:rsid w:val="003E72A2"/>
    <w:rsid w:val="003F007C"/>
    <w:rsid w:val="00400661"/>
    <w:rsid w:val="0041566A"/>
    <w:rsid w:val="00486FF0"/>
    <w:rsid w:val="00487E4F"/>
    <w:rsid w:val="004B230E"/>
    <w:rsid w:val="004D500E"/>
    <w:rsid w:val="004F3763"/>
    <w:rsid w:val="00532DB6"/>
    <w:rsid w:val="00535AEC"/>
    <w:rsid w:val="00544CC2"/>
    <w:rsid w:val="0057101F"/>
    <w:rsid w:val="00574154"/>
    <w:rsid w:val="00587C3A"/>
    <w:rsid w:val="00591357"/>
    <w:rsid w:val="005E2453"/>
    <w:rsid w:val="005E3D50"/>
    <w:rsid w:val="00606234"/>
    <w:rsid w:val="006063CC"/>
    <w:rsid w:val="00632B83"/>
    <w:rsid w:val="006378A3"/>
    <w:rsid w:val="006459B3"/>
    <w:rsid w:val="006522FE"/>
    <w:rsid w:val="00670E3A"/>
    <w:rsid w:val="00671709"/>
    <w:rsid w:val="006739F8"/>
    <w:rsid w:val="0069357B"/>
    <w:rsid w:val="006D728A"/>
    <w:rsid w:val="006F408E"/>
    <w:rsid w:val="00701740"/>
    <w:rsid w:val="00707927"/>
    <w:rsid w:val="0072345C"/>
    <w:rsid w:val="00761E25"/>
    <w:rsid w:val="00780EF9"/>
    <w:rsid w:val="007836D4"/>
    <w:rsid w:val="007957FA"/>
    <w:rsid w:val="007D1618"/>
    <w:rsid w:val="007F783B"/>
    <w:rsid w:val="00811624"/>
    <w:rsid w:val="0081323D"/>
    <w:rsid w:val="00845747"/>
    <w:rsid w:val="00862977"/>
    <w:rsid w:val="0088324D"/>
    <w:rsid w:val="008835D6"/>
    <w:rsid w:val="008837F9"/>
    <w:rsid w:val="008C5D5F"/>
    <w:rsid w:val="008E79CC"/>
    <w:rsid w:val="00906A34"/>
    <w:rsid w:val="00916B15"/>
    <w:rsid w:val="00922C7B"/>
    <w:rsid w:val="00965729"/>
    <w:rsid w:val="009716FE"/>
    <w:rsid w:val="00975ECD"/>
    <w:rsid w:val="009871DC"/>
    <w:rsid w:val="009C0CBA"/>
    <w:rsid w:val="009D79D8"/>
    <w:rsid w:val="00A00731"/>
    <w:rsid w:val="00A03DBF"/>
    <w:rsid w:val="00A05B66"/>
    <w:rsid w:val="00A060D7"/>
    <w:rsid w:val="00A13881"/>
    <w:rsid w:val="00A31FC7"/>
    <w:rsid w:val="00A57FAB"/>
    <w:rsid w:val="00A63B30"/>
    <w:rsid w:val="00AD0B1B"/>
    <w:rsid w:val="00AE51B3"/>
    <w:rsid w:val="00AF4BC3"/>
    <w:rsid w:val="00B235BA"/>
    <w:rsid w:val="00B36933"/>
    <w:rsid w:val="00B43FC6"/>
    <w:rsid w:val="00B448D1"/>
    <w:rsid w:val="00B651CD"/>
    <w:rsid w:val="00B767C3"/>
    <w:rsid w:val="00B86BC6"/>
    <w:rsid w:val="00B92915"/>
    <w:rsid w:val="00BA455F"/>
    <w:rsid w:val="00BB6F12"/>
    <w:rsid w:val="00BD0C21"/>
    <w:rsid w:val="00BE4E9A"/>
    <w:rsid w:val="00BF1E30"/>
    <w:rsid w:val="00BF775B"/>
    <w:rsid w:val="00BF7E54"/>
    <w:rsid w:val="00C14BDB"/>
    <w:rsid w:val="00C1570E"/>
    <w:rsid w:val="00C26541"/>
    <w:rsid w:val="00C71D17"/>
    <w:rsid w:val="00CA1752"/>
    <w:rsid w:val="00CD0D68"/>
    <w:rsid w:val="00CD4720"/>
    <w:rsid w:val="00CF71A1"/>
    <w:rsid w:val="00D166E6"/>
    <w:rsid w:val="00D273E2"/>
    <w:rsid w:val="00D4494D"/>
    <w:rsid w:val="00D51389"/>
    <w:rsid w:val="00D52E34"/>
    <w:rsid w:val="00D96E82"/>
    <w:rsid w:val="00DD2542"/>
    <w:rsid w:val="00E00036"/>
    <w:rsid w:val="00E101BC"/>
    <w:rsid w:val="00E45761"/>
    <w:rsid w:val="00E9643E"/>
    <w:rsid w:val="00EA3341"/>
    <w:rsid w:val="00EA3FFF"/>
    <w:rsid w:val="00EC7A81"/>
    <w:rsid w:val="00ED1AD4"/>
    <w:rsid w:val="00ED49B8"/>
    <w:rsid w:val="00EE7003"/>
    <w:rsid w:val="00EF294B"/>
    <w:rsid w:val="00F04ABB"/>
    <w:rsid w:val="00F22187"/>
    <w:rsid w:val="00F2592F"/>
    <w:rsid w:val="00F30A45"/>
    <w:rsid w:val="00F364CB"/>
    <w:rsid w:val="00F87464"/>
    <w:rsid w:val="00F965D4"/>
    <w:rsid w:val="00FA17B3"/>
    <w:rsid w:val="00FB50A3"/>
    <w:rsid w:val="00FD1A00"/>
    <w:rsid w:val="00FF0FF8"/>
    <w:rsid w:val="266282B8"/>
    <w:rsid w:val="765D29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styleId="Revision">
    <w:name w:val="Revision"/>
    <w:hidden/>
    <w:uiPriority w:val="99"/>
    <w:semiHidden/>
    <w:rsid w:val="00A13881"/>
    <w:rPr>
      <w:rFonts w:ascii="Segoe UI" w:hAnsi="Segoe UI" w:cs="Segoe UI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B8C2D3-6CA4-4B36-98F2-DEBED56396F2}">
  <ds:schemaRefs>
    <ds:schemaRef ds:uri="http://purl.org/dc/terms/"/>
    <ds:schemaRef ds:uri="http://purl.org/dc/elements/1.1/"/>
    <ds:schemaRef ds:uri="http://www.w3.org/XML/1998/namespace"/>
    <ds:schemaRef ds:uri="89637aa1-7b48-4060-803a-c34c58bc8bfc"/>
    <ds:schemaRef ds:uri="http://schemas.microsoft.com/office/2006/documentManagement/types"/>
    <ds:schemaRef ds:uri="http://schemas.openxmlformats.org/package/2006/metadata/core-properties"/>
    <ds:schemaRef ds:uri="http://schemas.microsoft.com/office/infopath/2007/PartnerControls"/>
    <ds:schemaRef ds:uri="be2b0b65-5089-4106-bb34-2edddfc01d42"/>
    <ds:schemaRef ds:uri="http://schemas.microsoft.com/office/2006/metadata/properties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0</TotalTime>
  <Pages>2</Pages>
  <Words>290</Words>
  <Characters>1683</Characters>
  <Application>Microsoft Office Word</Application>
  <DocSecurity>0</DocSecurity>
  <Lines>91</Lines>
  <Paragraphs>48</Paragraphs>
  <ScaleCrop>false</ScaleCrop>
  <Company/>
  <LinksUpToDate>false</LinksUpToDate>
  <CharactersWithSpaces>1926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13</cp:revision>
  <cp:lastPrinted>2020-02-04T08:01:00Z</cp:lastPrinted>
  <dcterms:created xsi:type="dcterms:W3CDTF">2025-10-08T16:26:00Z</dcterms:created>
  <dcterms:modified xsi:type="dcterms:W3CDTF">2025-10-22T09:48:00Z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4eb6e6df-d4e1-48b6-a79c-5114d24fa7c2</vt:lpwstr>
  </property>
</Properties>
</file>